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2DC9B074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D2-</w:t>
      </w:r>
      <w:r w:rsidR="00F9733A">
        <w:rPr>
          <w:b/>
          <w:bCs/>
          <w:sz w:val="28"/>
        </w:rPr>
        <w:t>Tonnasje</w:t>
      </w:r>
      <w:r>
        <w:rPr>
          <w:b/>
          <w:bCs/>
          <w:sz w:val="28"/>
        </w:rPr>
        <w:t xml:space="preserve"> </w:t>
      </w:r>
    </w:p>
    <w:p w14:paraId="29C330AF" w14:textId="77777777" w:rsidR="005C10C5" w:rsidRDefault="005C10C5"/>
    <w:p w14:paraId="29C33133" w14:textId="2F762905" w:rsidR="00784E12" w:rsidRDefault="006F65FC" w:rsidP="003F6B5D">
      <w:r>
        <w:t xml:space="preserve">Det er henvist til dette dokumentet i kap. </w:t>
      </w:r>
      <w:r w:rsidR="000D6521">
        <w:t>C</w:t>
      </w:r>
      <w:r w:rsidR="009311C7">
        <w:t xml:space="preserve">3 </w:t>
      </w:r>
      <w:r w:rsidR="000D6521">
        <w:t xml:space="preserve">pkt. </w:t>
      </w:r>
      <w:r w:rsidR="00607A1A">
        <w:t>20</w:t>
      </w:r>
      <w:r w:rsidR="000D6521">
        <w:t xml:space="preserve"> </w:t>
      </w:r>
      <w:r w:rsidR="00886D4F">
        <w:t>som et supplerende dokument</w:t>
      </w:r>
      <w:r w:rsidR="003F6B5D">
        <w:t xml:space="preserve">. </w:t>
      </w:r>
    </w:p>
    <w:p w14:paraId="5470CE16" w14:textId="069F0354" w:rsidR="00BF2039" w:rsidRDefault="00BF2039" w:rsidP="003F6B5D"/>
    <w:p w14:paraId="1D4F5F1F" w14:textId="53B3A325" w:rsidR="00BF2039" w:rsidRDefault="00BF2039" w:rsidP="003F6B5D">
      <w:r>
        <w:t xml:space="preserve">Tabellen under viser </w:t>
      </w:r>
      <w:r w:rsidR="00F9733A">
        <w:t>verdier</w:t>
      </w:r>
      <w:r w:rsidR="00C65E5A">
        <w:t xml:space="preserve"> som Byggherren har beregnet</w:t>
      </w:r>
      <w:r w:rsidR="00556CE8">
        <w:t xml:space="preserve"> som «Tonnasje»</w:t>
      </w:r>
      <w:r w:rsidR="00607A1A">
        <w:t xml:space="preserve"> for kontrakten.</w:t>
      </w:r>
    </w:p>
    <w:p w14:paraId="0A67166D" w14:textId="2FD41636" w:rsidR="003F6B5D" w:rsidRDefault="003F6B5D" w:rsidP="003F6B5D"/>
    <w:p w14:paraId="7664DB73" w14:textId="4C933518" w:rsidR="003F6B5D" w:rsidRDefault="003F6B5D" w:rsidP="003F6B5D"/>
    <w:tbl>
      <w:tblPr>
        <w:tblStyle w:val="Tabellrutenett"/>
        <w:tblW w:w="8075" w:type="dxa"/>
        <w:tblLook w:val="04A0" w:firstRow="1" w:lastRow="0" w:firstColumn="1" w:lastColumn="0" w:noHBand="0" w:noVBand="1"/>
      </w:tblPr>
      <w:tblGrid>
        <w:gridCol w:w="937"/>
        <w:gridCol w:w="5295"/>
        <w:gridCol w:w="1843"/>
      </w:tblGrid>
      <w:tr w:rsidR="007A3B70" w14:paraId="0A5483EC" w14:textId="77777777" w:rsidTr="00EC76FC">
        <w:tc>
          <w:tcPr>
            <w:tcW w:w="937" w:type="dxa"/>
          </w:tcPr>
          <w:p w14:paraId="7416E993" w14:textId="3294A205" w:rsidR="007A3B70" w:rsidRDefault="007A3B70" w:rsidP="003F6B5D">
            <w:r>
              <w:t>Prosess</w:t>
            </w:r>
          </w:p>
        </w:tc>
        <w:tc>
          <w:tcPr>
            <w:tcW w:w="5295" w:type="dxa"/>
          </w:tcPr>
          <w:p w14:paraId="76B73E0E" w14:textId="19C33592" w:rsidR="007A3B70" w:rsidRDefault="007A3B70" w:rsidP="003F6B5D">
            <w:r>
              <w:t>Beskrivelse</w:t>
            </w:r>
          </w:p>
        </w:tc>
        <w:tc>
          <w:tcPr>
            <w:tcW w:w="1843" w:type="dxa"/>
          </w:tcPr>
          <w:p w14:paraId="279B428B" w14:textId="6C15F419" w:rsidR="007A3B70" w:rsidRDefault="007A3B70" w:rsidP="003F6B5D">
            <w:r>
              <w:t>Tonnasje</w:t>
            </w:r>
            <w:r w:rsidR="00A45984">
              <w:t xml:space="preserve"> (tonn)</w:t>
            </w:r>
          </w:p>
        </w:tc>
      </w:tr>
      <w:tr w:rsidR="007A3B70" w14:paraId="4BA0C455" w14:textId="77777777" w:rsidTr="00EC76FC">
        <w:tc>
          <w:tcPr>
            <w:tcW w:w="937" w:type="dxa"/>
          </w:tcPr>
          <w:p w14:paraId="424F2DBA" w14:textId="498D8809" w:rsidR="007A3B70" w:rsidRDefault="007A3B70" w:rsidP="003F6B5D">
            <w:r>
              <w:t>77.32</w:t>
            </w:r>
          </w:p>
        </w:tc>
        <w:tc>
          <w:tcPr>
            <w:tcW w:w="5295" w:type="dxa"/>
          </w:tcPr>
          <w:p w14:paraId="1C34F6C0" w14:textId="2CDB42FB" w:rsidR="007A3B70" w:rsidRDefault="007A3B70" w:rsidP="003F6B5D">
            <w:r>
              <w:t>Tverrgående, symboler og tekst</w:t>
            </w:r>
          </w:p>
        </w:tc>
        <w:tc>
          <w:tcPr>
            <w:tcW w:w="1843" w:type="dxa"/>
          </w:tcPr>
          <w:p w14:paraId="19256BAE" w14:textId="1D5DC76F" w:rsidR="007A3B70" w:rsidRPr="00B33043" w:rsidRDefault="00CB000F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  <w:tr w:rsidR="00CF266E" w14:paraId="50D2EA5D" w14:textId="77777777" w:rsidTr="00EC76FC">
        <w:tc>
          <w:tcPr>
            <w:tcW w:w="937" w:type="dxa"/>
          </w:tcPr>
          <w:p w14:paraId="30505176" w14:textId="7D9A7976" w:rsidR="00CF266E" w:rsidRDefault="00CF266E" w:rsidP="00CF266E">
            <w:r>
              <w:t>77.42</w:t>
            </w:r>
          </w:p>
        </w:tc>
        <w:tc>
          <w:tcPr>
            <w:tcW w:w="5295" w:type="dxa"/>
          </w:tcPr>
          <w:p w14:paraId="64697556" w14:textId="51D40822" w:rsidR="00CF266E" w:rsidRDefault="00CF266E" w:rsidP="00CF266E">
            <w:r>
              <w:t>Vegoppmerking, maling</w:t>
            </w:r>
          </w:p>
        </w:tc>
        <w:tc>
          <w:tcPr>
            <w:tcW w:w="1843" w:type="dxa"/>
          </w:tcPr>
          <w:p w14:paraId="7147213C" w14:textId="7B51DA63" w:rsidR="00CF266E" w:rsidRPr="00B33043" w:rsidRDefault="00CF266E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  <w:tr w:rsidR="00CF266E" w14:paraId="72EF57E0" w14:textId="77777777" w:rsidTr="00EC76FC">
        <w:tc>
          <w:tcPr>
            <w:tcW w:w="937" w:type="dxa"/>
          </w:tcPr>
          <w:p w14:paraId="78F52624" w14:textId="7FEA5B68" w:rsidR="00CF266E" w:rsidRDefault="003B6B98" w:rsidP="00CF266E">
            <w:r>
              <w:t>77.44</w:t>
            </w:r>
          </w:p>
        </w:tc>
        <w:tc>
          <w:tcPr>
            <w:tcW w:w="5295" w:type="dxa"/>
          </w:tcPr>
          <w:p w14:paraId="2969E63C" w14:textId="732509CA" w:rsidR="00CF266E" w:rsidRDefault="003B6B98" w:rsidP="00CF266E">
            <w:r w:rsidRPr="003B6B98">
              <w:t>Vegoppmerking med sprayplast</w:t>
            </w:r>
          </w:p>
        </w:tc>
        <w:tc>
          <w:tcPr>
            <w:tcW w:w="1843" w:type="dxa"/>
          </w:tcPr>
          <w:p w14:paraId="3403054E" w14:textId="0E33FF07" w:rsidR="00CF266E" w:rsidRPr="00B33043" w:rsidRDefault="00CF266E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  <w:tr w:rsidR="00CF266E" w14:paraId="292D8652" w14:textId="77777777" w:rsidTr="00EC76FC">
        <w:tc>
          <w:tcPr>
            <w:tcW w:w="937" w:type="dxa"/>
          </w:tcPr>
          <w:p w14:paraId="06838A31" w14:textId="016427C4" w:rsidR="00CF266E" w:rsidRDefault="00EC76FC" w:rsidP="00CF266E">
            <w:r>
              <w:t>77.45</w:t>
            </w:r>
          </w:p>
        </w:tc>
        <w:tc>
          <w:tcPr>
            <w:tcW w:w="5295" w:type="dxa"/>
          </w:tcPr>
          <w:p w14:paraId="4F205E70" w14:textId="313C60AC" w:rsidR="00CF266E" w:rsidRDefault="00EC76FC" w:rsidP="00CF266E">
            <w:r w:rsidRPr="00EC76FC">
              <w:t>Vegoppmerking med ekstrudert termoplast</w:t>
            </w:r>
          </w:p>
        </w:tc>
        <w:tc>
          <w:tcPr>
            <w:tcW w:w="1843" w:type="dxa"/>
          </w:tcPr>
          <w:p w14:paraId="17581515" w14:textId="7BCB7B24" w:rsidR="00CF266E" w:rsidRPr="00B33043" w:rsidRDefault="00CF266E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</w:tbl>
    <w:p w14:paraId="0271E305" w14:textId="661EF59B" w:rsidR="0066046D" w:rsidRDefault="0066046D" w:rsidP="003F6B5D"/>
    <w:sectPr w:rsidR="0066046D" w:rsidSect="00B42D2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C2295" w14:textId="77777777" w:rsidR="003E0D8E" w:rsidRDefault="003E0D8E">
      <w:r>
        <w:separator/>
      </w:r>
    </w:p>
  </w:endnote>
  <w:endnote w:type="continuationSeparator" w:id="0">
    <w:p w14:paraId="1061F1E8" w14:textId="77777777" w:rsidR="003E0D8E" w:rsidRDefault="003E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B3A51" w14:textId="77777777" w:rsidR="009357DE" w:rsidRDefault="009357D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F626" w14:textId="77777777" w:rsidR="00876040" w:rsidRPr="00876040" w:rsidRDefault="00876040" w:rsidP="00876040">
    <w:pPr>
      <w:pStyle w:val="Bunntekst"/>
      <w:rPr>
        <w:sz w:val="16"/>
        <w:szCs w:val="16"/>
      </w:rPr>
    </w:pPr>
    <w:r w:rsidRPr="00876040">
      <w:rPr>
        <w:sz w:val="16"/>
        <w:szCs w:val="16"/>
      </w:rPr>
      <w:t xml:space="preserve">Maldokument vegoppmerkingskontrakt – Drift og vedlikehold </w:t>
    </w:r>
  </w:p>
  <w:p w14:paraId="45B8B7F6" w14:textId="546789D8" w:rsidR="0076261D" w:rsidRPr="00876040" w:rsidRDefault="00876040" w:rsidP="00876040">
    <w:pPr>
      <w:pStyle w:val="Bunntekst"/>
    </w:pPr>
    <w:r w:rsidRPr="00876040">
      <w:rPr>
        <w:sz w:val="16"/>
        <w:szCs w:val="16"/>
      </w:rPr>
      <w:t xml:space="preserve">Versjon </w:t>
    </w:r>
    <w:r w:rsidR="00AD2F3D">
      <w:rPr>
        <w:sz w:val="16"/>
        <w:szCs w:val="16"/>
      </w:rPr>
      <w:t>2022-</w:t>
    </w:r>
    <w:r w:rsidR="009357DE">
      <w:rPr>
        <w:sz w:val="16"/>
        <w:szCs w:val="16"/>
      </w:rPr>
      <w:t>12-21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B7B57" w14:textId="77777777" w:rsidR="009357DE" w:rsidRDefault="009357D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77F76" w14:textId="77777777" w:rsidR="003E0D8E" w:rsidRDefault="003E0D8E">
      <w:r>
        <w:separator/>
      </w:r>
    </w:p>
  </w:footnote>
  <w:footnote w:type="continuationSeparator" w:id="0">
    <w:p w14:paraId="2CA137CC" w14:textId="77777777" w:rsidR="003E0D8E" w:rsidRDefault="003E0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7E2E1" w14:textId="77777777" w:rsidR="009357DE" w:rsidRDefault="009357D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499A1A34" w:rsidR="00145D03" w:rsidRPr="009E6629" w:rsidRDefault="00145D03" w:rsidP="001D22C1">
    <w:pPr>
      <w:pStyle w:val="Topptekst"/>
      <w:tabs>
        <w:tab w:val="clear" w:pos="4536"/>
        <w:tab w:val="left" w:pos="2522"/>
        <w:tab w:val="left" w:pos="7371"/>
      </w:tabs>
      <w:rPr>
        <w:sz w:val="20"/>
      </w:rPr>
    </w:pPr>
    <w:r w:rsidRPr="009E6629">
      <w:rPr>
        <w:sz w:val="20"/>
      </w:rPr>
      <w:t>Statens vegvesen</w:t>
    </w:r>
    <w:r w:rsidR="00015DFF" w:rsidRPr="009E6629">
      <w:rPr>
        <w:sz w:val="20"/>
      </w:rPr>
      <w:tab/>
    </w:r>
    <w:r w:rsidR="001D22C1">
      <w:rPr>
        <w:sz w:val="20"/>
      </w:rPr>
      <w:tab/>
    </w:r>
    <w:r w:rsidR="00423B49">
      <w:rPr>
        <w:sz w:val="20"/>
      </w:rPr>
      <w:t>D2-</w:t>
    </w:r>
    <w:r w:rsidR="00922657">
      <w:rPr>
        <w:sz w:val="20"/>
      </w:rPr>
      <w:t>Tonnasje</w:t>
    </w:r>
    <w:r w:rsidR="00853EF8" w:rsidRPr="009E6629">
      <w:rPr>
        <w:sz w:val="20"/>
      </w:rPr>
      <w:t xml:space="preserve"> - 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6ADA5BD4" w14:textId="3C36F39E" w:rsidR="00145D03" w:rsidRDefault="00F52934" w:rsidP="008B740E">
    <w:pPr>
      <w:pStyle w:val="Topptekst"/>
      <w:rPr>
        <w:sz w:val="20"/>
      </w:rPr>
    </w:pPr>
    <w:r w:rsidRPr="009E6629">
      <w:rPr>
        <w:sz w:val="20"/>
      </w:rPr>
      <w:t>V</w:t>
    </w:r>
    <w:r w:rsidR="00F40B3D">
      <w:rPr>
        <w:sz w:val="20"/>
      </w:rPr>
      <w:t>egoppmerking</w:t>
    </w:r>
  </w:p>
  <w:p w14:paraId="486CA92A" w14:textId="77777777" w:rsidR="000C1BFB" w:rsidRDefault="000C1BFB" w:rsidP="000C1BFB">
    <w:pPr>
      <w:pStyle w:val="Topptekst"/>
      <w:rPr>
        <w:sz w:val="20"/>
      </w:rPr>
    </w:pPr>
    <w:r w:rsidRPr="00E90925">
      <w:rPr>
        <w:sz w:val="20"/>
        <w:highlight w:val="lightGray"/>
      </w:rPr>
      <w:t>Kontraktnavn</w:t>
    </w:r>
    <w:r>
      <w:rPr>
        <w:sz w:val="20"/>
      </w:rPr>
      <w:t xml:space="preserve"> </w:t>
    </w:r>
    <w:r w:rsidRPr="009E6629">
      <w:rPr>
        <w:sz w:val="20"/>
      </w:rPr>
      <w:t>20</w:t>
    </w:r>
    <w:r w:rsidRPr="00287EBB">
      <w:rPr>
        <w:sz w:val="20"/>
      </w:rPr>
      <w:t>2</w:t>
    </w:r>
    <w:r w:rsidRPr="009E6629">
      <w:rPr>
        <w:sz w:val="20"/>
        <w:highlight w:val="lightGray"/>
      </w:rPr>
      <w:t>å</w:t>
    </w:r>
    <w:r w:rsidRPr="009E6629">
      <w:rPr>
        <w:sz w:val="20"/>
      </w:rPr>
      <w:t xml:space="preserve"> – 20</w:t>
    </w:r>
    <w:r>
      <w:rPr>
        <w:sz w:val="20"/>
      </w:rPr>
      <w:t>2</w:t>
    </w:r>
    <w:r w:rsidRPr="009E6629">
      <w:rPr>
        <w:sz w:val="20"/>
        <w:highlight w:val="lightGray"/>
      </w:rPr>
      <w:t>å</w:t>
    </w:r>
  </w:p>
  <w:p w14:paraId="25D4BC7E" w14:textId="7B703968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</w:p>
  <w:p w14:paraId="6D4FF674" w14:textId="22767114" w:rsidR="008B740E" w:rsidRDefault="002061E3" w:rsidP="00F82DC5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8505"/>
      </w:tabs>
      <w:rPr>
        <w:b/>
        <w:bCs/>
        <w:sz w:val="20"/>
      </w:rPr>
    </w:pPr>
    <w:r>
      <w:rPr>
        <w:b/>
        <w:bCs/>
        <w:sz w:val="20"/>
      </w:rPr>
      <w:t>D2-</w:t>
    </w:r>
    <w:r w:rsidR="00F9733A">
      <w:rPr>
        <w:b/>
        <w:bCs/>
        <w:sz w:val="20"/>
      </w:rPr>
      <w:t>Tonnasje</w:t>
    </w:r>
    <w:r w:rsidR="00835B73">
      <w:rPr>
        <w:b/>
        <w:bCs/>
        <w:sz w:val="20"/>
      </w:rPr>
      <w:tab/>
    </w:r>
    <w:r w:rsidR="00443082">
      <w:rPr>
        <w:sz w:val="20"/>
      </w:rPr>
      <w:t>202</w:t>
    </w:r>
    <w:r w:rsidR="00CE30FF" w:rsidRPr="00CE30FF">
      <w:rPr>
        <w:sz w:val="20"/>
        <w:highlight w:val="lightGray"/>
      </w:rPr>
      <w:t>å</w:t>
    </w:r>
    <w:r w:rsidR="001D22C1" w:rsidRPr="00CE30FF">
      <w:rPr>
        <w:sz w:val="20"/>
        <w:highlight w:val="lightGray"/>
      </w:rPr>
      <w:t>-</w:t>
    </w:r>
    <w:r w:rsidR="00CE30FF" w:rsidRPr="00CE30FF">
      <w:rPr>
        <w:sz w:val="20"/>
        <w:highlight w:val="lightGray"/>
      </w:rPr>
      <w:t>mm</w:t>
    </w:r>
    <w:r w:rsidR="001D22C1" w:rsidRPr="00CE30FF">
      <w:rPr>
        <w:sz w:val="20"/>
        <w:highlight w:val="lightGray"/>
      </w:rPr>
      <w:t>-</w:t>
    </w:r>
    <w:r w:rsidR="00CE30FF" w:rsidRPr="00CE30FF">
      <w:rPr>
        <w:sz w:val="20"/>
        <w:highlight w:val="lightGray"/>
      </w:rPr>
      <w:t>dd</w:t>
    </w:r>
  </w:p>
  <w:p w14:paraId="29C3313D" w14:textId="3E1424CE" w:rsidR="00294A18" w:rsidRPr="008B740E" w:rsidRDefault="00294A18" w:rsidP="008B740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6279C" w14:textId="77777777" w:rsidR="009357DE" w:rsidRDefault="009357D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25"/>
  </w:num>
  <w:num w:numId="4">
    <w:abstractNumId w:val="18"/>
  </w:num>
  <w:num w:numId="5">
    <w:abstractNumId w:val="21"/>
  </w:num>
  <w:num w:numId="6">
    <w:abstractNumId w:val="1"/>
  </w:num>
  <w:num w:numId="7">
    <w:abstractNumId w:val="9"/>
  </w:num>
  <w:num w:numId="8">
    <w:abstractNumId w:val="6"/>
  </w:num>
  <w:num w:numId="9">
    <w:abstractNumId w:val="26"/>
  </w:num>
  <w:num w:numId="10">
    <w:abstractNumId w:val="22"/>
  </w:num>
  <w:num w:numId="11">
    <w:abstractNumId w:val="4"/>
  </w:num>
  <w:num w:numId="12">
    <w:abstractNumId w:val="7"/>
  </w:num>
  <w:num w:numId="13">
    <w:abstractNumId w:val="16"/>
  </w:num>
  <w:num w:numId="14">
    <w:abstractNumId w:val="12"/>
  </w:num>
  <w:num w:numId="15">
    <w:abstractNumId w:val="2"/>
  </w:num>
  <w:num w:numId="16">
    <w:abstractNumId w:val="24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5"/>
  </w:num>
  <w:num w:numId="19">
    <w:abstractNumId w:val="11"/>
  </w:num>
  <w:num w:numId="20">
    <w:abstractNumId w:val="15"/>
  </w:num>
  <w:num w:numId="21">
    <w:abstractNumId w:val="8"/>
  </w:num>
  <w:num w:numId="22">
    <w:abstractNumId w:val="3"/>
  </w:num>
  <w:num w:numId="23">
    <w:abstractNumId w:val="20"/>
  </w:num>
  <w:num w:numId="24">
    <w:abstractNumId w:val="17"/>
  </w:num>
  <w:num w:numId="25">
    <w:abstractNumId w:val="19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237E1"/>
    <w:rsid w:val="00024951"/>
    <w:rsid w:val="00035A33"/>
    <w:rsid w:val="00041983"/>
    <w:rsid w:val="00052D82"/>
    <w:rsid w:val="00057571"/>
    <w:rsid w:val="0005781E"/>
    <w:rsid w:val="00071442"/>
    <w:rsid w:val="000807B8"/>
    <w:rsid w:val="00081F5C"/>
    <w:rsid w:val="000A1732"/>
    <w:rsid w:val="000B2EB1"/>
    <w:rsid w:val="000C1BFB"/>
    <w:rsid w:val="000C353C"/>
    <w:rsid w:val="000D6521"/>
    <w:rsid w:val="000F1675"/>
    <w:rsid w:val="000F53BD"/>
    <w:rsid w:val="00103E35"/>
    <w:rsid w:val="00121DD7"/>
    <w:rsid w:val="00136971"/>
    <w:rsid w:val="00140787"/>
    <w:rsid w:val="00145D03"/>
    <w:rsid w:val="0016161B"/>
    <w:rsid w:val="00163487"/>
    <w:rsid w:val="00165726"/>
    <w:rsid w:val="00180604"/>
    <w:rsid w:val="00185D49"/>
    <w:rsid w:val="001A7A3D"/>
    <w:rsid w:val="001B5185"/>
    <w:rsid w:val="001B5DDE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307AF"/>
    <w:rsid w:val="00231EFA"/>
    <w:rsid w:val="00244C14"/>
    <w:rsid w:val="002654EA"/>
    <w:rsid w:val="002721F6"/>
    <w:rsid w:val="00287EBB"/>
    <w:rsid w:val="00294A18"/>
    <w:rsid w:val="002967BD"/>
    <w:rsid w:val="002B1A8A"/>
    <w:rsid w:val="002B6132"/>
    <w:rsid w:val="002D7E99"/>
    <w:rsid w:val="002F19D9"/>
    <w:rsid w:val="00301BCD"/>
    <w:rsid w:val="00327425"/>
    <w:rsid w:val="0033429E"/>
    <w:rsid w:val="0034135C"/>
    <w:rsid w:val="003631A0"/>
    <w:rsid w:val="0038537D"/>
    <w:rsid w:val="0039182D"/>
    <w:rsid w:val="003B51D0"/>
    <w:rsid w:val="003B6B98"/>
    <w:rsid w:val="003C793A"/>
    <w:rsid w:val="003D2B3E"/>
    <w:rsid w:val="003E017B"/>
    <w:rsid w:val="003E0D8E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5E81"/>
    <w:rsid w:val="004659CD"/>
    <w:rsid w:val="00486690"/>
    <w:rsid w:val="004946DE"/>
    <w:rsid w:val="00494888"/>
    <w:rsid w:val="00497935"/>
    <w:rsid w:val="004C6348"/>
    <w:rsid w:val="004D366F"/>
    <w:rsid w:val="004E3A35"/>
    <w:rsid w:val="004E4E83"/>
    <w:rsid w:val="004E6DB9"/>
    <w:rsid w:val="004F36D7"/>
    <w:rsid w:val="00502B47"/>
    <w:rsid w:val="005245D6"/>
    <w:rsid w:val="00527803"/>
    <w:rsid w:val="00556CE8"/>
    <w:rsid w:val="005624CE"/>
    <w:rsid w:val="00580EAD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5D2B"/>
    <w:rsid w:val="005D1BFD"/>
    <w:rsid w:val="005E1707"/>
    <w:rsid w:val="006045B2"/>
    <w:rsid w:val="00606962"/>
    <w:rsid w:val="00607A1A"/>
    <w:rsid w:val="00617264"/>
    <w:rsid w:val="00633729"/>
    <w:rsid w:val="00643E73"/>
    <w:rsid w:val="00644890"/>
    <w:rsid w:val="0066046D"/>
    <w:rsid w:val="00660F9D"/>
    <w:rsid w:val="00673459"/>
    <w:rsid w:val="0067500D"/>
    <w:rsid w:val="00676DD0"/>
    <w:rsid w:val="00697B49"/>
    <w:rsid w:val="006B7E1A"/>
    <w:rsid w:val="006C42F6"/>
    <w:rsid w:val="006D6E50"/>
    <w:rsid w:val="006E11E1"/>
    <w:rsid w:val="006E7135"/>
    <w:rsid w:val="006F65FC"/>
    <w:rsid w:val="00703991"/>
    <w:rsid w:val="0071202C"/>
    <w:rsid w:val="0072317B"/>
    <w:rsid w:val="00735687"/>
    <w:rsid w:val="0076261D"/>
    <w:rsid w:val="0077016D"/>
    <w:rsid w:val="00771328"/>
    <w:rsid w:val="00774DA2"/>
    <w:rsid w:val="00776409"/>
    <w:rsid w:val="007824EE"/>
    <w:rsid w:val="00784E12"/>
    <w:rsid w:val="00786239"/>
    <w:rsid w:val="00795ADB"/>
    <w:rsid w:val="00797D91"/>
    <w:rsid w:val="007A1822"/>
    <w:rsid w:val="007A3B70"/>
    <w:rsid w:val="007C5619"/>
    <w:rsid w:val="007E1142"/>
    <w:rsid w:val="007F5EAF"/>
    <w:rsid w:val="007F6CDE"/>
    <w:rsid w:val="00810BDE"/>
    <w:rsid w:val="00815C9C"/>
    <w:rsid w:val="008163B8"/>
    <w:rsid w:val="00820A7A"/>
    <w:rsid w:val="008333ED"/>
    <w:rsid w:val="00835B73"/>
    <w:rsid w:val="008524EE"/>
    <w:rsid w:val="00853EF8"/>
    <w:rsid w:val="0087212E"/>
    <w:rsid w:val="00876040"/>
    <w:rsid w:val="00876B93"/>
    <w:rsid w:val="00882B13"/>
    <w:rsid w:val="00886D4F"/>
    <w:rsid w:val="008A0241"/>
    <w:rsid w:val="008B2CB1"/>
    <w:rsid w:val="008B4E83"/>
    <w:rsid w:val="008B740E"/>
    <w:rsid w:val="008C2DF1"/>
    <w:rsid w:val="008D0495"/>
    <w:rsid w:val="008F56BC"/>
    <w:rsid w:val="008F5801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357DE"/>
    <w:rsid w:val="00953E5C"/>
    <w:rsid w:val="009737EB"/>
    <w:rsid w:val="00974210"/>
    <w:rsid w:val="009814AE"/>
    <w:rsid w:val="00983259"/>
    <w:rsid w:val="009910AA"/>
    <w:rsid w:val="009E6629"/>
    <w:rsid w:val="009F6C2A"/>
    <w:rsid w:val="00A307E5"/>
    <w:rsid w:val="00A447F4"/>
    <w:rsid w:val="00A45984"/>
    <w:rsid w:val="00A55AEB"/>
    <w:rsid w:val="00A652DD"/>
    <w:rsid w:val="00AA5E28"/>
    <w:rsid w:val="00AB7109"/>
    <w:rsid w:val="00AB7CB4"/>
    <w:rsid w:val="00AD2F3D"/>
    <w:rsid w:val="00AD4DEA"/>
    <w:rsid w:val="00AE0E55"/>
    <w:rsid w:val="00B0199B"/>
    <w:rsid w:val="00B05739"/>
    <w:rsid w:val="00B14EDB"/>
    <w:rsid w:val="00B20EB6"/>
    <w:rsid w:val="00B33043"/>
    <w:rsid w:val="00B34CB0"/>
    <w:rsid w:val="00B41990"/>
    <w:rsid w:val="00B42D24"/>
    <w:rsid w:val="00B43A1F"/>
    <w:rsid w:val="00B442DF"/>
    <w:rsid w:val="00B45521"/>
    <w:rsid w:val="00B45DDD"/>
    <w:rsid w:val="00B700CD"/>
    <w:rsid w:val="00BA1121"/>
    <w:rsid w:val="00BA7801"/>
    <w:rsid w:val="00BC38C0"/>
    <w:rsid w:val="00BD1AB9"/>
    <w:rsid w:val="00BE0E96"/>
    <w:rsid w:val="00BF2039"/>
    <w:rsid w:val="00BF32B1"/>
    <w:rsid w:val="00BF32CB"/>
    <w:rsid w:val="00C252A7"/>
    <w:rsid w:val="00C26784"/>
    <w:rsid w:val="00C5122B"/>
    <w:rsid w:val="00C5511B"/>
    <w:rsid w:val="00C57177"/>
    <w:rsid w:val="00C65130"/>
    <w:rsid w:val="00C65E5A"/>
    <w:rsid w:val="00C7278F"/>
    <w:rsid w:val="00C86D8C"/>
    <w:rsid w:val="00CA1AD0"/>
    <w:rsid w:val="00CA46B2"/>
    <w:rsid w:val="00CA72EB"/>
    <w:rsid w:val="00CB000F"/>
    <w:rsid w:val="00CD64D6"/>
    <w:rsid w:val="00CE19D1"/>
    <w:rsid w:val="00CE30FF"/>
    <w:rsid w:val="00CF266E"/>
    <w:rsid w:val="00CF717B"/>
    <w:rsid w:val="00D04079"/>
    <w:rsid w:val="00D05A26"/>
    <w:rsid w:val="00D219A7"/>
    <w:rsid w:val="00D2479D"/>
    <w:rsid w:val="00D27B8B"/>
    <w:rsid w:val="00D34846"/>
    <w:rsid w:val="00D508E8"/>
    <w:rsid w:val="00D530F1"/>
    <w:rsid w:val="00D600D3"/>
    <w:rsid w:val="00D6229A"/>
    <w:rsid w:val="00D73B7D"/>
    <w:rsid w:val="00D825E7"/>
    <w:rsid w:val="00D92544"/>
    <w:rsid w:val="00D96FD2"/>
    <w:rsid w:val="00DA25BB"/>
    <w:rsid w:val="00DA53AB"/>
    <w:rsid w:val="00DA6BF3"/>
    <w:rsid w:val="00DB6A2E"/>
    <w:rsid w:val="00DC2731"/>
    <w:rsid w:val="00DC6738"/>
    <w:rsid w:val="00DD31D1"/>
    <w:rsid w:val="00DE5765"/>
    <w:rsid w:val="00E112EE"/>
    <w:rsid w:val="00E14C50"/>
    <w:rsid w:val="00E223F1"/>
    <w:rsid w:val="00E25820"/>
    <w:rsid w:val="00E35320"/>
    <w:rsid w:val="00E424C7"/>
    <w:rsid w:val="00E573AB"/>
    <w:rsid w:val="00E61D97"/>
    <w:rsid w:val="00E63055"/>
    <w:rsid w:val="00E67737"/>
    <w:rsid w:val="00E71435"/>
    <w:rsid w:val="00E918BF"/>
    <w:rsid w:val="00E9247B"/>
    <w:rsid w:val="00EC76FC"/>
    <w:rsid w:val="00ED2AA8"/>
    <w:rsid w:val="00ED7BB6"/>
    <w:rsid w:val="00EE6BA0"/>
    <w:rsid w:val="00F40B3D"/>
    <w:rsid w:val="00F51234"/>
    <w:rsid w:val="00F523BF"/>
    <w:rsid w:val="00F52934"/>
    <w:rsid w:val="00F52AA9"/>
    <w:rsid w:val="00F55C5F"/>
    <w:rsid w:val="00F6791E"/>
    <w:rsid w:val="00F67F8B"/>
    <w:rsid w:val="00F750D7"/>
    <w:rsid w:val="00F75C6C"/>
    <w:rsid w:val="00F82DC5"/>
    <w:rsid w:val="00F841CA"/>
    <w:rsid w:val="00F9733A"/>
    <w:rsid w:val="00FA488D"/>
    <w:rsid w:val="00FB5348"/>
    <w:rsid w:val="00FC0F0C"/>
    <w:rsid w:val="00FC6BFB"/>
    <w:rsid w:val="00FD26B9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6E093-AF02-46C1-B535-1DE272B073B3}">
  <ds:schemaRefs>
    <ds:schemaRef ds:uri="beae3e8e-208c-4b8a-be05-3e30f474ae01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510F23-DB0B-4C91-8B54-159AE490C1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0F96ED-0D8E-425D-BD5F-B50A4EC88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3C4EEE-58C0-481C-AEF8-81B50D0EC76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6</TotalTime>
  <Pages>1</Pages>
  <Words>56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438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10</cp:revision>
  <cp:lastPrinted>2020-12-01T08:16:00Z</cp:lastPrinted>
  <dcterms:created xsi:type="dcterms:W3CDTF">2020-12-11T06:40:00Z</dcterms:created>
  <dcterms:modified xsi:type="dcterms:W3CDTF">2022-12-21T12:51:00Z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8100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  <property fmtid="{D5CDD505-2E9C-101B-9397-08002B2CF9AE}" pid="19" name="MSIP_Label_86eae731-f11e-4017-952e-3dce43580afc_Enabled">
    <vt:lpwstr>true</vt:lpwstr>
  </property>
  <property fmtid="{D5CDD505-2E9C-101B-9397-08002B2CF9AE}" pid="20" name="MSIP_Label_86eae731-f11e-4017-952e-3dce43580afc_SetDate">
    <vt:lpwstr>2022-12-21T12:51:12Z</vt:lpwstr>
  </property>
  <property fmtid="{D5CDD505-2E9C-101B-9397-08002B2CF9AE}" pid="21" name="MSIP_Label_86eae731-f11e-4017-952e-3dce43580afc_Method">
    <vt:lpwstr>Privileged</vt:lpwstr>
  </property>
  <property fmtid="{D5CDD505-2E9C-101B-9397-08002B2CF9AE}" pid="22" name="MSIP_Label_86eae731-f11e-4017-952e-3dce43580afc_Name">
    <vt:lpwstr>Public-new</vt:lpwstr>
  </property>
  <property fmtid="{D5CDD505-2E9C-101B-9397-08002B2CF9AE}" pid="23" name="MSIP_Label_86eae731-f11e-4017-952e-3dce43580afc_SiteId">
    <vt:lpwstr>38856954-ed55-49f7-8bdd-738ffbbfd390</vt:lpwstr>
  </property>
  <property fmtid="{D5CDD505-2E9C-101B-9397-08002B2CF9AE}" pid="24" name="MSIP_Label_86eae731-f11e-4017-952e-3dce43580afc_ActionId">
    <vt:lpwstr>599f62e4-41d8-4298-b1e9-89863edfe5f3</vt:lpwstr>
  </property>
  <property fmtid="{D5CDD505-2E9C-101B-9397-08002B2CF9AE}" pid="25" name="MSIP_Label_86eae731-f11e-4017-952e-3dce43580afc_ContentBits">
    <vt:lpwstr>0</vt:lpwstr>
  </property>
</Properties>
</file>